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DDB" w:rsidRDefault="005F0DDB">
      <w:pPr>
        <w:spacing w:line="280" w:lineRule="auto"/>
        <w:rPr>
          <w:rFonts w:ascii="Arial" w:hAnsi="Arial"/>
          <w:b/>
          <w:szCs w:val="24"/>
          <w:lang w:val="en-US"/>
        </w:rPr>
      </w:pPr>
      <w:r>
        <w:rPr>
          <w:rFonts w:ascii="Arial" w:hAnsi="Arial"/>
          <w:b/>
          <w:szCs w:val="24"/>
          <w:lang w:val="en-US"/>
        </w:rPr>
        <w:t>AQR2532NNW Temperature sensor module</w:t>
      </w:r>
    </w:p>
    <w:p w:rsidR="005F0DDB" w:rsidRDefault="005F0DDB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integrated sensor to acquire the room temperature,</w:t>
      </w:r>
    </w:p>
    <w:p w:rsidR="005F0DDB" w:rsidRDefault="005F0DDB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measuring range: 0…50 °C,</w:t>
      </w:r>
    </w:p>
    <w:p w:rsidR="005F0DDB" w:rsidRDefault="005F0DDB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to plug onto a UP controller module AQR2570Nx or AQR2576Nx,</w:t>
      </w:r>
    </w:p>
    <w:p w:rsidR="005F0DDB" w:rsidRDefault="005F0DDB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color: titanium white,</w:t>
      </w:r>
    </w:p>
    <w:p w:rsidR="005F0DDB" w:rsidRDefault="005F0DDB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degree of protection: IP 30,</w:t>
      </w:r>
    </w:p>
    <w:p w:rsidR="005F0DDB" w:rsidRDefault="005F0DDB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dimensions: 55 x 55 x 12.5 mm (L x W x H),</w:t>
      </w:r>
    </w:p>
    <w:p w:rsidR="005F0DDB" w:rsidRDefault="005F0DDB">
      <w:pPr>
        <w:spacing w:after="0"/>
        <w:rPr>
          <w:rFonts w:ascii="Arial" w:eastAsia="SimSun" w:hAnsi="Arial"/>
          <w:lang w:val="en-US" w:eastAsia="zh-CN"/>
        </w:rPr>
      </w:pPr>
    </w:p>
    <w:p w:rsidR="005F0DDB" w:rsidRDefault="005F0DDB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Manufacturer: Siemens </w:t>
      </w:r>
    </w:p>
    <w:p w:rsidR="005F0DDB" w:rsidRDefault="005F0DDB">
      <w:pPr>
        <w:spacing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Ord. no.: </w:t>
      </w:r>
      <w:r>
        <w:rPr>
          <w:rFonts w:ascii="Arial" w:hAnsi="Arial"/>
          <w:szCs w:val="24"/>
        </w:rPr>
        <w:t>S55720-S136</w:t>
      </w:r>
    </w:p>
    <w:p w:rsidR="005F0DDB" w:rsidRDefault="005F0DDB">
      <w:pPr>
        <w:spacing w:after="0"/>
        <w:rPr>
          <w:rFonts w:ascii="Arial" w:eastAsia="SimSun" w:hAnsi="Arial"/>
          <w:lang w:val="en-US" w:eastAsia="zh-CN"/>
        </w:rPr>
      </w:pPr>
    </w:p>
    <w:p w:rsidR="005F0DDB" w:rsidRDefault="005F0DDB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u w:val="single"/>
          <w:lang w:val="en-US"/>
        </w:rPr>
        <w:t>Note</w:t>
      </w:r>
      <w:r>
        <w:rPr>
          <w:rFonts w:ascii="Arial" w:hAnsi="Arial"/>
          <w:szCs w:val="24"/>
          <w:lang w:val="en-US"/>
        </w:rPr>
        <w:t>: To complete the device, a suitable design frame and a temperature/humidity controller AQR2570Nx or a CO</w:t>
      </w:r>
      <w:r>
        <w:rPr>
          <w:rFonts w:ascii="Arial" w:hAnsi="Arial"/>
          <w:szCs w:val="24"/>
          <w:vertAlign w:val="subscript"/>
          <w:lang w:val="en-US"/>
        </w:rPr>
        <w:t>2</w:t>
      </w:r>
      <w:r>
        <w:rPr>
          <w:rFonts w:ascii="Arial" w:hAnsi="Arial"/>
          <w:szCs w:val="24"/>
          <w:lang w:val="en-US"/>
        </w:rPr>
        <w:t>/temperature/humidity controller AQR2576Nx are required, and must be ordered sep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rately.</w:t>
      </w:r>
    </w:p>
    <w:p w:rsidR="005F0DDB" w:rsidRDefault="005F0DDB">
      <w:pPr>
        <w:spacing w:after="0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 xml:space="preserve"> </w:t>
      </w:r>
    </w:p>
    <w:sectPr w:rsidR="005F0DDB" w:rsidSect="00271A9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??????¨¬??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DDB"/>
    <w:rsid w:val="00271A93"/>
    <w:rsid w:val="005F0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val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pPr>
      <w:tabs>
        <w:tab w:val="left" w:pos="4253"/>
      </w:tabs>
      <w:spacing w:after="0" w:line="240" w:lineRule="auto"/>
      <w:ind w:left="4253" w:hanging="4253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Pr>
      <w:rFonts w:ascii="Times New Roman" w:hAnsi="Times New Roman" w:cs="Times New Roman"/>
      <w:sz w:val="20"/>
      <w:szCs w:val="20"/>
      <w:lang w:eastAsia="de-D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vertAlign w:val="sub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650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77</Words>
  <Characters>445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AQR2532NNW Temperature sensor module</dc:title>
  <dc:subject/>
  <dc:creator>Winfried Kristen</dc:creator>
  <cp:keywords/>
  <dc:description/>
  <cp:lastModifiedBy>Andrea &amp; Eric Leake</cp:lastModifiedBy>
  <cp:revision>6</cp:revision>
  <dcterms:created xsi:type="dcterms:W3CDTF">2012-12-05T16:33:00Z</dcterms:created>
  <dcterms:modified xsi:type="dcterms:W3CDTF">2012-12-06T10:03:00Z</dcterms:modified>
</cp:coreProperties>
</file>